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63" w:rsidRPr="00E4071C" w:rsidRDefault="00E92D63" w:rsidP="00E4071C">
      <w:pPr>
        <w:rPr>
          <w:sz w:val="40"/>
          <w:szCs w:val="40"/>
        </w:rPr>
      </w:pPr>
      <w:r w:rsidRPr="00E4071C">
        <w:rPr>
          <w:sz w:val="40"/>
          <w:szCs w:val="40"/>
        </w:rPr>
        <w:t xml:space="preserve">В </w:t>
      </w:r>
      <w:r>
        <w:rPr>
          <w:sz w:val="40"/>
          <w:szCs w:val="40"/>
        </w:rPr>
        <w:t>базу</w:t>
      </w:r>
      <w:r w:rsidRPr="00E4071C">
        <w:rPr>
          <w:sz w:val="40"/>
          <w:szCs w:val="40"/>
        </w:rPr>
        <w:t xml:space="preserve"> уже добавлены все обновлени</w:t>
      </w:r>
      <w:r>
        <w:rPr>
          <w:sz w:val="40"/>
          <w:szCs w:val="40"/>
        </w:rPr>
        <w:t>я</w:t>
      </w:r>
      <w:bookmarkStart w:id="0" w:name="_GoBack"/>
      <w:bookmarkEnd w:id="0"/>
      <w:r w:rsidRPr="00E4071C">
        <w:rPr>
          <w:sz w:val="40"/>
          <w:szCs w:val="40"/>
        </w:rPr>
        <w:t xml:space="preserve">. </w:t>
      </w:r>
    </w:p>
    <w:p w:rsidR="00E92D63" w:rsidRPr="00E4071C" w:rsidRDefault="00E92D63" w:rsidP="00E4071C">
      <w:pPr>
        <w:rPr>
          <w:sz w:val="40"/>
          <w:szCs w:val="40"/>
        </w:rPr>
      </w:pPr>
      <w:r>
        <w:rPr>
          <w:sz w:val="40"/>
          <w:szCs w:val="40"/>
        </w:rPr>
        <w:t>Ц</w:t>
      </w:r>
      <w:r w:rsidRPr="00E4071C">
        <w:rPr>
          <w:sz w:val="40"/>
          <w:szCs w:val="40"/>
        </w:rPr>
        <w:t xml:space="preserve">ена одного обновления </w:t>
      </w:r>
      <w:r>
        <w:rPr>
          <w:sz w:val="40"/>
          <w:szCs w:val="40"/>
        </w:rPr>
        <w:t>отдельно –</w:t>
      </w:r>
      <w:r w:rsidRPr="00E4071C">
        <w:rPr>
          <w:sz w:val="40"/>
          <w:szCs w:val="40"/>
        </w:rPr>
        <w:t xml:space="preserve"> 1</w:t>
      </w:r>
      <w:r>
        <w:rPr>
          <w:sz w:val="40"/>
          <w:szCs w:val="40"/>
        </w:rPr>
        <w:t xml:space="preserve">200 </w:t>
      </w:r>
      <w:r w:rsidRPr="00E4071C">
        <w:rPr>
          <w:sz w:val="40"/>
          <w:szCs w:val="40"/>
        </w:rPr>
        <w:t>руб.</w:t>
      </w:r>
    </w:p>
    <w:sectPr w:rsidR="00E92D63" w:rsidRPr="00E4071C" w:rsidSect="0031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720"/>
    <w:rsid w:val="00313531"/>
    <w:rsid w:val="00405D32"/>
    <w:rsid w:val="00563684"/>
    <w:rsid w:val="005F75CA"/>
    <w:rsid w:val="006642B0"/>
    <w:rsid w:val="00982720"/>
    <w:rsid w:val="009A056F"/>
    <w:rsid w:val="00A51CC5"/>
    <w:rsid w:val="00AE6E99"/>
    <w:rsid w:val="00B079DC"/>
    <w:rsid w:val="00D92A2E"/>
    <w:rsid w:val="00E4071C"/>
    <w:rsid w:val="00E92D63"/>
    <w:rsid w:val="00EB6ECF"/>
    <w:rsid w:val="00ED0C7B"/>
    <w:rsid w:val="00F3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5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12</Words>
  <Characters>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14</cp:revision>
  <dcterms:created xsi:type="dcterms:W3CDTF">2014-01-26T13:55:00Z</dcterms:created>
  <dcterms:modified xsi:type="dcterms:W3CDTF">2023-04-03T01:13:00Z</dcterms:modified>
</cp:coreProperties>
</file>